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840" w:rsidRDefault="007B5D25" w:rsidP="00E54840">
      <w:pPr>
        <w:pStyle w:val="Oben"/>
      </w:pPr>
      <w:r>
        <w:t xml:space="preserve">Teilnahmebedingungen </w:t>
      </w:r>
      <w:r w:rsidR="00E54840">
        <w:t>für die Vergabe von Bauleistungen</w:t>
      </w:r>
    </w:p>
    <w:p w:rsidR="00E54840" w:rsidRDefault="00E54840" w:rsidP="00A60B22">
      <w:pPr>
        <w:pStyle w:val="Oben"/>
      </w:pPr>
      <w:r>
        <w:t xml:space="preserve">Einheitliche Fassung </w:t>
      </w:r>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E92281" w:rsidRDefault="00E54840" w:rsidP="008E1128">
      <w:pPr>
        <w:pStyle w:val="berschrift2"/>
      </w:pPr>
      <w:r>
        <w:t xml:space="preserve">Eine </w:t>
      </w:r>
      <w:r w:rsidRPr="00E92281">
        <w:t>selbstgefertigte</w:t>
      </w:r>
      <w:r>
        <w:t xml:space="preserve"> Abschrift oder Kurzfassung des Leistungsverzeichnisses </w:t>
      </w:r>
      <w:proofErr w:type="gramStart"/>
      <w:r w:rsidR="00277B74">
        <w:t>ist</w:t>
      </w:r>
      <w:proofErr w:type="gramEnd"/>
      <w:r w:rsidR="00277B74">
        <w:t xml:space="preserve"> zulässig</w:t>
      </w:r>
      <w:r>
        <w:t xml:space="preserve">. </w:t>
      </w:r>
    </w:p>
    <w:p w:rsidR="00E54840" w:rsidRDefault="00E92281" w:rsidP="008E1128">
      <w:pPr>
        <w:pStyle w:val="Text"/>
      </w:pPr>
      <w:r>
        <w:t xml:space="preserve">Die </w:t>
      </w:r>
      <w:r w:rsidR="00E54840">
        <w:t>vo</w:t>
      </w:r>
      <w:r w:rsidR="00686EC0">
        <w:t xml:space="preserve">n der Vergabestelle vorgegebene </w:t>
      </w:r>
      <w:r>
        <w:t xml:space="preserve">Langfassung des </w:t>
      </w:r>
      <w:r w:rsidR="00E54840">
        <w:t>Leistungsverzeichnis</w:t>
      </w:r>
      <w:r>
        <w:t>ses</w:t>
      </w:r>
      <w:r w:rsidR="00E54840">
        <w:t xml:space="preserve"> ist allein verbindlich.</w:t>
      </w:r>
    </w:p>
    <w:p w:rsidR="002B1425" w:rsidRPr="002B1425" w:rsidRDefault="002B1425" w:rsidP="009F7DFF">
      <w:pPr>
        <w:pStyle w:val="berschrift2"/>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A70D34">
      <w:pPr>
        <w:pStyle w:val="berschrift2"/>
        <w:spacing w:after="0"/>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w:t>
      </w:r>
    </w:p>
    <w:p w:rsidR="00A70D34" w:rsidRDefault="00A70D34" w:rsidP="00A70D34">
      <w:pPr>
        <w:pStyle w:val="berschrift2"/>
        <w:numPr>
          <w:ilvl w:val="0"/>
          <w:numId w:val="0"/>
        </w:numPr>
        <w:spacing w:before="0"/>
        <w:ind w:left="567"/>
      </w:pPr>
      <w:r>
        <w:t>Leistungspositionen in „Mischkalkulationen“ auf andere Leistungspositionen umlegt, von der Wertung ausgeschlossen.</w:t>
      </w:r>
    </w:p>
    <w:p w:rsidR="00E54840" w:rsidRDefault="00E54840" w:rsidP="00EB4E04">
      <w:pPr>
        <w:pStyle w:val="berschrift2"/>
      </w:pPr>
      <w:r>
        <w:t>Alle Preise sind in Euro mit höchstens drei Nachkommastellen anzugeben.</w:t>
      </w:r>
      <w:bookmarkStart w:id="0" w:name="_GoBack"/>
      <w:bookmarkEnd w:id="0"/>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A70D34" w:rsidRPr="00A70D34" w:rsidRDefault="00A70D34" w:rsidP="00A70D34"/>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lastRenderedPageBreak/>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t xml:space="preserve">durch </w:t>
      </w:r>
      <w:r w:rsidR="00B67DE6">
        <w:t xml:space="preserve">geforderte </w:t>
      </w:r>
      <w:r w:rsidR="0033113A">
        <w:t>auftragsspezifische Einzelnachweise</w:t>
      </w:r>
      <w:r w:rsidRPr="00C65687">
        <w:t xml:space="preserve">. Bei Einsatz von Nachunternehmen ist 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128" w:rsidRDefault="008E1128">
      <w:r>
        <w:separator/>
      </w:r>
    </w:p>
    <w:p w:rsidR="00661976" w:rsidRDefault="00661976"/>
  </w:endnote>
  <w:endnote w:type="continuationSeparator" w:id="0">
    <w:p w:rsidR="008E1128" w:rsidRDefault="008E1128">
      <w:r>
        <w:continuationSeparator/>
      </w:r>
    </w:p>
    <w:p w:rsidR="00661976" w:rsidRDefault="0066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8E1128" w:rsidRPr="00D6072E">
      <w:trPr>
        <w:cantSplit/>
        <w:trHeight w:hRule="exact" w:val="397"/>
      </w:trPr>
      <w:tc>
        <w:tcPr>
          <w:tcW w:w="147" w:type="dxa"/>
          <w:vAlign w:val="center"/>
        </w:tcPr>
        <w:p w:rsidR="008E1128" w:rsidRPr="00D6072E" w:rsidRDefault="008E1128" w:rsidP="00D6072E">
          <w:pPr>
            <w:jc w:val="center"/>
            <w:rPr>
              <w:b/>
              <w:sz w:val="16"/>
              <w:szCs w:val="16"/>
            </w:rPr>
          </w:pPr>
          <w:r w:rsidRPr="00D6072E">
            <w:rPr>
              <w:rFonts w:cs="Arial"/>
              <w:b/>
              <w:sz w:val="16"/>
              <w:szCs w:val="16"/>
            </w:rPr>
            <w:t>©</w:t>
          </w:r>
        </w:p>
      </w:tc>
      <w:tc>
        <w:tcPr>
          <w:tcW w:w="621" w:type="dxa"/>
          <w:vAlign w:val="center"/>
        </w:tcPr>
        <w:p w:rsidR="008E1128" w:rsidRPr="00D6072E" w:rsidRDefault="008E1128" w:rsidP="00D6072E">
          <w:pPr>
            <w:jc w:val="center"/>
            <w:rPr>
              <w:b/>
              <w:sz w:val="16"/>
              <w:szCs w:val="16"/>
            </w:rPr>
          </w:pPr>
          <w:r>
            <w:rPr>
              <w:rFonts w:cs="Arial"/>
              <w:b/>
              <w:noProof/>
              <w:sz w:val="16"/>
              <w:szCs w:val="16"/>
            </w:rPr>
            <w:drawing>
              <wp:inline distT="0" distB="0" distL="0" distR="0" wp14:anchorId="13261F96" wp14:editId="38966AAD">
                <wp:extent cx="364490" cy="252730"/>
                <wp:effectExtent l="0" t="0" r="0" b="0"/>
                <wp:docPr id="5"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8E1128" w:rsidRPr="00D6072E" w:rsidRDefault="008E1128" w:rsidP="00870913">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870913">
            <w:rPr>
              <w:rFonts w:cs="Arial"/>
              <w:b/>
              <w:sz w:val="16"/>
              <w:szCs w:val="16"/>
            </w:rPr>
            <w:t>7</w:t>
          </w:r>
          <w:r w:rsidR="0057399B">
            <w:rPr>
              <w:rFonts w:cs="Arial"/>
              <w:b/>
              <w:sz w:val="16"/>
              <w:szCs w:val="16"/>
            </w:rPr>
            <w:t xml:space="preserve"> - Stand 2019</w:t>
          </w:r>
        </w:p>
      </w:tc>
      <w:tc>
        <w:tcPr>
          <w:tcW w:w="1440" w:type="dxa"/>
          <w:vAlign w:val="center"/>
        </w:tcPr>
        <w:p w:rsidR="008E1128" w:rsidRPr="00D6072E" w:rsidRDefault="008E112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07635">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07635">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128" w:rsidRDefault="008E1128">
      <w:r>
        <w:separator/>
      </w:r>
    </w:p>
    <w:p w:rsidR="00661976" w:rsidRDefault="00661976"/>
  </w:footnote>
  <w:footnote w:type="continuationSeparator" w:id="0">
    <w:p w:rsidR="008E1128" w:rsidRDefault="008E1128">
      <w:r>
        <w:continuationSeparator/>
      </w:r>
    </w:p>
    <w:p w:rsidR="00661976" w:rsidRDefault="00661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128" w:rsidRDefault="008E1128">
    <w:pPr>
      <w:pStyle w:val="Kopfzeile"/>
    </w:pPr>
    <w:r>
      <w:t>212</w:t>
    </w:r>
  </w:p>
  <w:p w:rsidR="008E1128" w:rsidRDefault="008E1128" w:rsidP="00E3757B">
    <w:pPr>
      <w:pStyle w:val="UnterKopfzeile"/>
    </w:pPr>
    <w:r>
      <w:t>(Teilnahmebedingungen)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A60B22"/>
    <w:rsid w:val="00010C2E"/>
    <w:rsid w:val="000114D3"/>
    <w:rsid w:val="00030D40"/>
    <w:rsid w:val="000332ED"/>
    <w:rsid w:val="00051B9B"/>
    <w:rsid w:val="00052958"/>
    <w:rsid w:val="00057B00"/>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5150"/>
    <w:rsid w:val="005A034F"/>
    <w:rsid w:val="005C41DA"/>
    <w:rsid w:val="005E68E0"/>
    <w:rsid w:val="005E7DE3"/>
    <w:rsid w:val="005F41CD"/>
    <w:rsid w:val="00605DD3"/>
    <w:rsid w:val="00606550"/>
    <w:rsid w:val="00614636"/>
    <w:rsid w:val="00627E41"/>
    <w:rsid w:val="00640260"/>
    <w:rsid w:val="00640A00"/>
    <w:rsid w:val="00640A9E"/>
    <w:rsid w:val="00645F46"/>
    <w:rsid w:val="00661976"/>
    <w:rsid w:val="00671E1B"/>
    <w:rsid w:val="00686EC0"/>
    <w:rsid w:val="006927DF"/>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4D6C"/>
    <w:rsid w:val="009C14BE"/>
    <w:rsid w:val="009D4197"/>
    <w:rsid w:val="009E7E98"/>
    <w:rsid w:val="009F7DFF"/>
    <w:rsid w:val="00A00872"/>
    <w:rsid w:val="00A2622A"/>
    <w:rsid w:val="00A46ECD"/>
    <w:rsid w:val="00A5084B"/>
    <w:rsid w:val="00A520F8"/>
    <w:rsid w:val="00A60B22"/>
    <w:rsid w:val="00A67D8E"/>
    <w:rsid w:val="00A70D34"/>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07635"/>
    <w:rsid w:val="00C101BF"/>
    <w:rsid w:val="00C13F83"/>
    <w:rsid w:val="00C20C1F"/>
    <w:rsid w:val="00C246AC"/>
    <w:rsid w:val="00C2678D"/>
    <w:rsid w:val="00C450A5"/>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408FDD1"/>
  <w15:docId w15:val="{DC893B55-C9D0-42C4-9D44-50EF742E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2</Pages>
  <Words>946</Words>
  <Characters>6895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Jansen, Tim</cp:lastModifiedBy>
  <cp:revision>2</cp:revision>
  <cp:lastPrinted>2016-02-18T07:32:00Z</cp:lastPrinted>
  <dcterms:created xsi:type="dcterms:W3CDTF">2023-11-03T09:18:00Z</dcterms:created>
  <dcterms:modified xsi:type="dcterms:W3CDTF">2023-11-03T09:18:00Z</dcterms:modified>
</cp:coreProperties>
</file>